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27" w:rsidRDefault="008D6B27" w:rsidP="00972AB5">
      <w:pPr>
        <w:ind w:firstLine="5040"/>
        <w:jc w:val="right"/>
      </w:pPr>
      <w:r>
        <w:t>Приложение 1 к постановлению</w:t>
      </w:r>
    </w:p>
    <w:p w:rsidR="008D6B27" w:rsidRDefault="008D6B27" w:rsidP="00972AB5">
      <w:pPr>
        <w:ind w:firstLine="5040"/>
        <w:jc w:val="right"/>
      </w:pPr>
      <w:r>
        <w:t>Администрации города Ржева</w:t>
      </w:r>
    </w:p>
    <w:p w:rsidR="008D6B27" w:rsidRDefault="008D6B27" w:rsidP="00972AB5">
      <w:pPr>
        <w:ind w:firstLine="5040"/>
        <w:jc w:val="right"/>
      </w:pPr>
      <w:r>
        <w:t>от 30.10.2014 № 1472</w:t>
      </w:r>
    </w:p>
    <w:p w:rsidR="008D6B27" w:rsidRDefault="008D6B27" w:rsidP="00972AB5">
      <w:pPr>
        <w:spacing w:line="276" w:lineRule="auto"/>
        <w:jc w:val="right"/>
        <w:rPr>
          <w:b/>
          <w:bCs/>
        </w:rPr>
      </w:pPr>
    </w:p>
    <w:p w:rsidR="008D6B27" w:rsidRDefault="008D6B27" w:rsidP="00972AB5">
      <w:pPr>
        <w:spacing w:line="276" w:lineRule="auto"/>
        <w:jc w:val="center"/>
        <w:rPr>
          <w:b/>
          <w:bCs/>
        </w:rPr>
      </w:pPr>
    </w:p>
    <w:p w:rsidR="008D6B27" w:rsidRDefault="008D6B27" w:rsidP="00FE7348">
      <w:pPr>
        <w:spacing w:line="276" w:lineRule="auto"/>
        <w:jc w:val="center"/>
        <w:rPr>
          <w:b/>
          <w:bCs/>
        </w:rPr>
      </w:pPr>
      <w:r>
        <w:rPr>
          <w:b/>
          <w:bCs/>
        </w:rPr>
        <w:t>ПРОГНОЗ</w:t>
      </w:r>
    </w:p>
    <w:p w:rsidR="008D6B27" w:rsidRDefault="008D6B27" w:rsidP="00FE7348">
      <w:pPr>
        <w:spacing w:line="276" w:lineRule="auto"/>
        <w:jc w:val="center"/>
        <w:rPr>
          <w:b/>
          <w:bCs/>
        </w:rPr>
      </w:pPr>
      <w:r w:rsidRPr="000441EA">
        <w:rPr>
          <w:b/>
          <w:bCs/>
        </w:rPr>
        <w:t xml:space="preserve"> социально-экон</w:t>
      </w:r>
      <w:r>
        <w:rPr>
          <w:b/>
          <w:bCs/>
        </w:rPr>
        <w:t>омического развития города Ржева Тверской области</w:t>
      </w:r>
      <w:r w:rsidRPr="000441EA">
        <w:rPr>
          <w:b/>
          <w:bCs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b/>
          <w:bCs/>
        </w:rPr>
        <w:t xml:space="preserve">         на</w:t>
      </w:r>
      <w:r w:rsidRPr="000441EA">
        <w:rPr>
          <w:b/>
          <w:bCs/>
        </w:rPr>
        <w:t xml:space="preserve">  201</w:t>
      </w:r>
      <w:r>
        <w:rPr>
          <w:b/>
          <w:bCs/>
        </w:rPr>
        <w:t>5 год и на период до</w:t>
      </w:r>
      <w:r w:rsidRPr="000441EA">
        <w:rPr>
          <w:b/>
          <w:bCs/>
        </w:rPr>
        <w:t xml:space="preserve"> 201</w:t>
      </w:r>
      <w:r>
        <w:rPr>
          <w:b/>
          <w:bCs/>
        </w:rPr>
        <w:t>7 года</w:t>
      </w:r>
    </w:p>
    <w:p w:rsidR="008D6B27" w:rsidRPr="000441EA" w:rsidRDefault="008D6B27" w:rsidP="00FE7348">
      <w:pPr>
        <w:spacing w:line="276" w:lineRule="auto"/>
        <w:jc w:val="center"/>
        <w:rPr>
          <w:b/>
          <w:bCs/>
        </w:rPr>
      </w:pPr>
    </w:p>
    <w:p w:rsidR="008D6B27" w:rsidRDefault="008D6B27" w:rsidP="00107687">
      <w:pPr>
        <w:rPr>
          <w:b/>
          <w:bCs/>
          <w:sz w:val="22"/>
          <w:szCs w:val="22"/>
        </w:rPr>
      </w:pPr>
    </w:p>
    <w:tbl>
      <w:tblPr>
        <w:tblpPr w:leftFromText="180" w:rightFromText="180" w:vertAnchor="text" w:tblpX="93" w:tblpY="1"/>
        <w:tblOverlap w:val="never"/>
        <w:tblW w:w="143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5756"/>
        <w:gridCol w:w="1604"/>
        <w:gridCol w:w="1280"/>
        <w:gridCol w:w="1272"/>
        <w:gridCol w:w="1275"/>
        <w:gridCol w:w="1276"/>
        <w:gridCol w:w="1134"/>
      </w:tblGrid>
      <w:tr w:rsidR="008D6B27" w:rsidRPr="00154942" w:rsidTr="009D2EA1">
        <w:trPr>
          <w:trHeight w:val="69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  <w:sz w:val="20"/>
                <w:szCs w:val="20"/>
              </w:rPr>
            </w:pPr>
            <w:r w:rsidRPr="0015494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756" w:type="dxa"/>
            <w:noWrap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  <w:sz w:val="20"/>
                <w:szCs w:val="20"/>
              </w:rPr>
            </w:pPr>
            <w:r w:rsidRPr="00154942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604" w:type="dxa"/>
            <w:noWrap/>
          </w:tcPr>
          <w:p w:rsidR="008D6B27" w:rsidRPr="00154942" w:rsidRDefault="008D6B27" w:rsidP="009D2EA1">
            <w:pPr>
              <w:jc w:val="center"/>
              <w:rPr>
                <w:b/>
                <w:bCs/>
                <w:sz w:val="18"/>
                <w:szCs w:val="18"/>
              </w:rPr>
            </w:pPr>
            <w:r w:rsidRPr="00154942"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/>
                <w:bCs/>
                <w:sz w:val="20"/>
                <w:szCs w:val="20"/>
              </w:rPr>
            </w:pPr>
            <w:r w:rsidRPr="00154942">
              <w:rPr>
                <w:b/>
                <w:bCs/>
                <w:sz w:val="20"/>
                <w:szCs w:val="20"/>
              </w:rPr>
              <w:t>2013 год   отчет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/>
                <w:bCs/>
                <w:sz w:val="20"/>
                <w:szCs w:val="20"/>
              </w:rPr>
            </w:pPr>
            <w:r w:rsidRPr="00154942">
              <w:rPr>
                <w:b/>
                <w:bCs/>
                <w:sz w:val="20"/>
                <w:szCs w:val="20"/>
              </w:rPr>
              <w:t>2014 год  оценка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/>
                <w:bCs/>
                <w:sz w:val="20"/>
                <w:szCs w:val="20"/>
              </w:rPr>
            </w:pPr>
            <w:r w:rsidRPr="00154942">
              <w:rPr>
                <w:b/>
                <w:bCs/>
                <w:sz w:val="20"/>
                <w:szCs w:val="20"/>
              </w:rPr>
              <w:t>2015 год прогноз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/>
                <w:bCs/>
                <w:sz w:val="20"/>
                <w:szCs w:val="20"/>
              </w:rPr>
            </w:pPr>
            <w:r w:rsidRPr="00154942">
              <w:rPr>
                <w:b/>
                <w:bCs/>
                <w:sz w:val="20"/>
                <w:szCs w:val="20"/>
              </w:rPr>
              <w:t>2016 год прогноз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/>
                <w:bCs/>
                <w:sz w:val="20"/>
                <w:szCs w:val="20"/>
              </w:rPr>
            </w:pPr>
            <w:r w:rsidRPr="00154942">
              <w:rPr>
                <w:b/>
                <w:bCs/>
                <w:sz w:val="20"/>
                <w:szCs w:val="20"/>
              </w:rPr>
              <w:t>2017 год прогноз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  <w:r w:rsidRPr="00154942">
              <w:rPr>
                <w:b/>
                <w:bCs/>
                <w:sz w:val="22"/>
                <w:szCs w:val="22"/>
                <w:lang w:val="en-US"/>
              </w:rPr>
              <w:t>I</w:t>
            </w:r>
          </w:p>
        </w:tc>
        <w:tc>
          <w:tcPr>
            <w:tcW w:w="5756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  <w:r w:rsidRPr="00154942">
              <w:rPr>
                <w:b/>
                <w:bCs/>
                <w:sz w:val="22"/>
                <w:szCs w:val="22"/>
              </w:rPr>
              <w:t>Промышленное производство</w:t>
            </w:r>
          </w:p>
        </w:tc>
        <w:tc>
          <w:tcPr>
            <w:tcW w:w="1604" w:type="dxa"/>
            <w:shd w:val="clear" w:color="000000" w:fill="FFFFFF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noWrap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  <w:noWrap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  <w:noWrap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  <w:noWrap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  <w:noWrap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  <w:r w:rsidRPr="0015494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</w:rPr>
            </w:pPr>
            <w:r w:rsidRPr="00154942">
              <w:rPr>
                <w:b/>
                <w:bCs/>
                <w:sz w:val="22"/>
                <w:szCs w:val="22"/>
              </w:rPr>
              <w:t>Добыча полезных ископаемых, обрабатывающие производства, производство и распределение электроэнергии газа и воды - всего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tabs>
                <w:tab w:val="left" w:pos="586"/>
              </w:tabs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7314,6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7320,4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7450,6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7605,6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7798,1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93,1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102,5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</w:rPr>
            </w:pPr>
            <w:r w:rsidRPr="00154942">
              <w:rPr>
                <w:b/>
                <w:bCs/>
                <w:sz w:val="22"/>
                <w:szCs w:val="22"/>
              </w:rPr>
              <w:t>С Добыча полезных ископаемых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16,0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18,6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20,2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22,6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26,6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71,1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115,8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112,1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117,5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lang w:val="en-US"/>
              </w:rPr>
              <w:t>CB</w:t>
            </w:r>
            <w:r w:rsidRPr="00154942">
              <w:rPr>
                <w:bCs/>
                <w:sz w:val="22"/>
                <w:szCs w:val="22"/>
              </w:rPr>
              <w:t xml:space="preserve"> Добыча полезных ископаемых, кроме топливно-энергетических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16,0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18,6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20,2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22,6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26,6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71,1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115,8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112,1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117,5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</w:rPr>
            </w:pPr>
            <w:r w:rsidRPr="00154942">
              <w:rPr>
                <w:b/>
                <w:bCs/>
                <w:sz w:val="22"/>
                <w:szCs w:val="22"/>
                <w:lang w:val="en-US"/>
              </w:rPr>
              <w:t>D</w:t>
            </w:r>
            <w:r w:rsidRPr="00154942">
              <w:rPr>
                <w:b/>
                <w:bCs/>
                <w:sz w:val="22"/>
                <w:szCs w:val="22"/>
              </w:rPr>
              <w:t xml:space="preserve"> Обрабатывающие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6881,9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6895,9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7015,9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7168,5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7357,1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93,7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102,6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DA</w:t>
            </w:r>
            <w:r w:rsidRPr="00154942">
              <w:rPr>
                <w:bCs/>
                <w:sz w:val="22"/>
                <w:szCs w:val="22"/>
              </w:rPr>
              <w:t xml:space="preserve"> Производство пищевых продуктов, включая напитки, и табака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2552,2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2549,2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2566,8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2587,1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2622,3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86,7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101,4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DB</w:t>
            </w:r>
            <w:r w:rsidRPr="00154942">
              <w:rPr>
                <w:bCs/>
                <w:sz w:val="22"/>
                <w:szCs w:val="22"/>
              </w:rPr>
              <w:t xml:space="preserve"> Текстильное и швейное производство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27,2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30,6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33,2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35,6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37,6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119,4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112,4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105,5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DD</w:t>
            </w:r>
            <w:r w:rsidRPr="00154942">
              <w:rPr>
                <w:bCs/>
                <w:sz w:val="22"/>
                <w:szCs w:val="22"/>
              </w:rPr>
              <w:t xml:space="preserve"> Обработка древесины и производство изделий из дерева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274,5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286,7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300,5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315,3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331,7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105,2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DE</w:t>
            </w:r>
            <w:r w:rsidRPr="00154942">
              <w:rPr>
                <w:bCs/>
                <w:sz w:val="22"/>
                <w:szCs w:val="22"/>
                <w:u w:val="single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Целлюлозно-бумажное производство; издательская и полиграфическая деятельность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15,7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15,8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15,9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16,1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16,4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85,6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101,3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DH</w:t>
            </w:r>
            <w:r w:rsidRPr="00154942">
              <w:rPr>
                <w:bCs/>
                <w:sz w:val="22"/>
                <w:szCs w:val="22"/>
              </w:rPr>
              <w:t xml:space="preserve"> Производство резиновых и пластмассовых изделий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40,3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45,2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48,7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52,6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57,1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72,4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117,6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105,3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DI</w:t>
            </w:r>
            <w:r w:rsidRPr="00154942">
              <w:rPr>
                <w:bCs/>
                <w:sz w:val="22"/>
                <w:szCs w:val="22"/>
              </w:rPr>
              <w:t xml:space="preserve"> Производство прочих неметаллических минеральных продуктов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679,4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718,9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739,5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768,2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802,7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93,4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104,5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DJ</w:t>
            </w:r>
            <w:r w:rsidRPr="00154942">
              <w:rPr>
                <w:bCs/>
                <w:sz w:val="22"/>
                <w:szCs w:val="22"/>
                <w:u w:val="single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Металлургическое производство и производство готовых металлических изделий, машин и оборудования, электрооборудования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96,8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118,9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128,4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63,7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108,0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DK</w:t>
            </w:r>
            <w:r w:rsidRPr="00154942">
              <w:rPr>
                <w:bCs/>
                <w:sz w:val="22"/>
                <w:szCs w:val="22"/>
              </w:rPr>
              <w:t xml:space="preserve"> Производство машин и оборудования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1021,5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1010,4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1039,6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1090,8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1178,4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156,4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108,0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DL</w:t>
            </w:r>
            <w:r w:rsidRPr="00154942">
              <w:rPr>
                <w:bCs/>
                <w:sz w:val="22"/>
                <w:szCs w:val="22"/>
                <w:u w:val="single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Производство электрооборудования, электронного и оптического оборудования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1630,0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1574,8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1582,8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1584,9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1584,5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83,2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96,6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DM</w:t>
            </w:r>
            <w:r w:rsidRPr="00154942">
              <w:rPr>
                <w:bCs/>
                <w:sz w:val="22"/>
                <w:szCs w:val="22"/>
                <w:u w:val="single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44,4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45,1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47,1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49,9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49,9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28,1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DN</w:t>
            </w:r>
            <w:r w:rsidRPr="00154942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Прочие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499,8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515,7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532,1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549,2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548,2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99,8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/>
                <w:bCs/>
                <w:sz w:val="22"/>
                <w:szCs w:val="22"/>
                <w:lang w:val="en-US"/>
              </w:rPr>
              <w:t>E</w:t>
            </w:r>
            <w:r w:rsidRPr="00154942">
              <w:rPr>
                <w:b/>
                <w:bCs/>
                <w:sz w:val="22"/>
                <w:szCs w:val="22"/>
              </w:rPr>
              <w:t xml:space="preserve"> Производство и распределение электроэнергии, газа и воды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416,7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405,8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414,4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414,4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414,4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85,0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97,4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Cs/>
              </w:rPr>
            </w:pPr>
            <w:r w:rsidRPr="00154942">
              <w:rPr>
                <w:bCs/>
                <w:sz w:val="22"/>
                <w:szCs w:val="22"/>
              </w:rPr>
              <w:t>100,0</w:t>
            </w:r>
          </w:p>
        </w:tc>
      </w:tr>
      <w:tr w:rsidR="008D6B27" w:rsidRPr="00154942" w:rsidTr="009D2EA1">
        <w:trPr>
          <w:trHeight w:val="1335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 (C+D+E) в действующих ценах каждого года - всего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10499,9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11015,4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11846,5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12763,7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13562,2</w:t>
            </w:r>
          </w:p>
        </w:tc>
      </w:tr>
      <w:tr w:rsidR="008D6B27" w:rsidRPr="00154942" w:rsidTr="009D2EA1">
        <w:trPr>
          <w:trHeight w:val="271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  <w:rPr>
                <w:b/>
              </w:rPr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93,1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102,1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102,5</w:t>
            </w:r>
          </w:p>
        </w:tc>
      </w:tr>
      <w:tr w:rsidR="008D6B27" w:rsidRPr="00154942" w:rsidTr="009D2EA1">
        <w:trPr>
          <w:trHeight w:val="271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  <w:rPr>
                <w:b/>
              </w:rPr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127,3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103,6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/>
                <w:bCs/>
              </w:rPr>
            </w:pPr>
            <w:r w:rsidRPr="00154942">
              <w:rPr>
                <w:b/>
                <w:bCs/>
                <w:sz w:val="22"/>
                <w:szCs w:val="22"/>
              </w:rPr>
              <w:t>С Добыча полезных ископаемых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19,6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28,7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34,9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71,1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115,8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108,7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112,1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117,5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96,4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103,8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103,6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103,6</w:t>
            </w:r>
          </w:p>
        </w:tc>
      </w:tr>
      <w:tr w:rsidR="008D6B27" w:rsidRPr="00154942" w:rsidTr="009D2EA1">
        <w:trPr>
          <w:trHeight w:val="390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/>
                <w:bCs/>
              </w:rPr>
            </w:pPr>
            <w:r w:rsidRPr="00154942">
              <w:rPr>
                <w:b/>
                <w:bCs/>
                <w:sz w:val="22"/>
                <w:szCs w:val="22"/>
                <w:lang w:val="en-US"/>
              </w:rPr>
              <w:t>D</w:t>
            </w:r>
            <w:r w:rsidRPr="00154942">
              <w:rPr>
                <w:b/>
                <w:bCs/>
                <w:sz w:val="22"/>
                <w:szCs w:val="22"/>
              </w:rPr>
              <w:t xml:space="preserve"> Обрабатывающие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9812,4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10315,7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11095,1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11969,8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12721,4</w:t>
            </w:r>
          </w:p>
        </w:tc>
      </w:tr>
      <w:tr w:rsidR="008D6B27" w:rsidRPr="00154942" w:rsidTr="009D2EA1">
        <w:trPr>
          <w:trHeight w:val="420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93,7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102,2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102,6</w:t>
            </w:r>
          </w:p>
        </w:tc>
      </w:tr>
      <w:tr w:rsidR="008D6B27" w:rsidRPr="00154942" w:rsidTr="009D2EA1">
        <w:trPr>
          <w:trHeight w:val="420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130,0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103,6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DA</w:t>
            </w:r>
            <w:r w:rsidRPr="00154942">
              <w:rPr>
                <w:bCs/>
                <w:sz w:val="22"/>
                <w:szCs w:val="22"/>
              </w:rPr>
              <w:t xml:space="preserve"> Производство пищевых продуктов, включая напитки, и табака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2546,9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2658,4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2813,3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2971,6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3156,6</w:t>
            </w:r>
          </w:p>
        </w:tc>
      </w:tr>
      <w:tr w:rsidR="008D6B27" w:rsidRPr="00154942" w:rsidTr="009D2EA1">
        <w:trPr>
          <w:trHeight w:val="210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86,7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101,4</w:t>
            </w:r>
          </w:p>
        </w:tc>
      </w:tr>
      <w:tr w:rsidR="008D6B27" w:rsidRPr="00154942" w:rsidTr="009D2EA1">
        <w:trPr>
          <w:trHeight w:val="210"/>
        </w:trPr>
        <w:tc>
          <w:tcPr>
            <w:tcW w:w="735" w:type="dxa"/>
            <w:shd w:val="clear" w:color="000000" w:fill="FFFFFF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shd w:val="clear" w:color="000000" w:fill="FFFFFF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115,5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104,8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b/>
                <w:bCs/>
                <w:i/>
                <w:i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DB</w:t>
            </w:r>
            <w:r w:rsidRPr="00154942">
              <w:rPr>
                <w:bCs/>
                <w:sz w:val="22"/>
                <w:szCs w:val="22"/>
              </w:rPr>
              <w:t xml:space="preserve"> Текстильное и швейное производство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30,7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35,7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40,3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44,9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49,2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119,4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112,4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108,3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107,3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105,5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94,1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103,4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103,8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103,8</w:t>
            </w:r>
          </w:p>
        </w:tc>
      </w:tr>
      <w:tr w:rsidR="008D6B27" w:rsidRPr="00154942" w:rsidTr="009D2EA1">
        <w:trPr>
          <w:trHeight w:val="52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 w:righ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DD</w:t>
            </w:r>
            <w:r w:rsidRPr="00154942">
              <w:rPr>
                <w:bCs/>
                <w:sz w:val="22"/>
                <w:szCs w:val="22"/>
              </w:rPr>
              <w:t xml:space="preserve"> Обработка древесины и производство изделий из дерева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225,7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249,1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275,5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301,5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330,8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105,2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107,0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104,3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i/>
                <w:iCs/>
              </w:rPr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DE</w:t>
            </w:r>
            <w:r w:rsidRPr="00154942">
              <w:rPr>
                <w:bCs/>
                <w:sz w:val="22"/>
                <w:szCs w:val="22"/>
                <w:u w:val="single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Целлюлозно-бумажное производство; издательская и полиграфическая деятельность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14,3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15,6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16,8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17,9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19,2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85,6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101,3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106,3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105,6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DH</w:t>
            </w:r>
            <w:r w:rsidRPr="00154942">
              <w:rPr>
                <w:bCs/>
                <w:sz w:val="22"/>
                <w:szCs w:val="22"/>
              </w:rPr>
              <w:t xml:space="preserve"> Производство резиновых и пластмассовых изделий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3,9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5,5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72,4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117,6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102,7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105,3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181,4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102,0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DI</w:t>
            </w:r>
            <w:r w:rsidRPr="00154942">
              <w:rPr>
                <w:bCs/>
                <w:sz w:val="22"/>
                <w:szCs w:val="22"/>
              </w:rPr>
              <w:t xml:space="preserve"> Производство прочих неметаллических минеральных продуктов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480,2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527,5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568,6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617,9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675,3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i/>
                <w:iCs/>
              </w:rPr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93,4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102,9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103,9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104,5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i/>
                <w:iCs/>
              </w:rPr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111,6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103,8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104,6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DJ</w:t>
            </w:r>
            <w:r w:rsidRPr="00154942">
              <w:rPr>
                <w:bCs/>
                <w:sz w:val="22"/>
                <w:szCs w:val="22"/>
                <w:u w:val="single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Металлургическое производство и производство готовых металлических изделий, машин и оборудования, электрооборудования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129,5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141,2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156,3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174,0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193,2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106,1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108,3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108,0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102,8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102,8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i/>
                <w:iCs/>
              </w:rPr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DK</w:t>
            </w:r>
            <w:r w:rsidRPr="00154942">
              <w:rPr>
                <w:bCs/>
                <w:sz w:val="22"/>
                <w:szCs w:val="22"/>
              </w:rPr>
              <w:t xml:space="preserve"> Производство машин и оборудования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1206,3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1249,3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1345,7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1472,8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1659,5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156,4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98,9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102,9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108,0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108,5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104,3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DL</w:t>
            </w:r>
            <w:r w:rsidRPr="00154942">
              <w:rPr>
                <w:bCs/>
                <w:sz w:val="22"/>
                <w:szCs w:val="22"/>
                <w:u w:val="single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Производство электрооборудования, электронного и оптического оборудования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1723,3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1743,2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1834,4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1915,7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1997,7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i/>
                <w:iCs/>
              </w:rPr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83,2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96,6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100,0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i/>
                <w:iCs/>
              </w:rPr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98,2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104,3</w:t>
            </w:r>
          </w:p>
        </w:tc>
      </w:tr>
      <w:tr w:rsidR="008D6B27" w:rsidRPr="00154942" w:rsidTr="009D2EA1">
        <w:trPr>
          <w:trHeight w:val="46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DM</w:t>
            </w:r>
            <w:r w:rsidRPr="00154942">
              <w:rPr>
                <w:bCs/>
                <w:sz w:val="22"/>
                <w:szCs w:val="22"/>
                <w:u w:val="single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3136,6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3334,5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3649,9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4027,6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4200,7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28,1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696,0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104,3</w:t>
            </w:r>
          </w:p>
        </w:tc>
      </w:tr>
      <w:tr w:rsidR="008D6B27" w:rsidRPr="00154942" w:rsidTr="009D2EA1">
        <w:trPr>
          <w:trHeight w:val="39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</w:rPr>
            </w:pPr>
            <w:r w:rsidRPr="00154942">
              <w:rPr>
                <w:bCs/>
                <w:sz w:val="22"/>
                <w:szCs w:val="22"/>
                <w:u w:val="single"/>
                <w:lang w:val="en-US"/>
              </w:rPr>
              <w:t>DN</w:t>
            </w:r>
            <w:r w:rsidRPr="00154942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154942">
              <w:rPr>
                <w:bCs/>
                <w:sz w:val="22"/>
                <w:szCs w:val="22"/>
              </w:rPr>
              <w:t>Прочие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444,4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497,5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545,7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594,7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626,9</w:t>
            </w:r>
          </w:p>
        </w:tc>
      </w:tr>
      <w:tr w:rsidR="008D6B27" w:rsidRPr="00154942" w:rsidTr="009D2EA1">
        <w:trPr>
          <w:trHeight w:val="306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115,2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103,2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103,2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103,2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99,8</w:t>
            </w:r>
          </w:p>
        </w:tc>
      </w:tr>
      <w:tr w:rsidR="008D6B27" w:rsidRPr="00154942" w:rsidTr="009D2EA1">
        <w:trPr>
          <w:trHeight w:val="35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106,3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105,6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/>
                <w:bCs/>
                <w:sz w:val="22"/>
                <w:szCs w:val="22"/>
                <w:lang w:val="en-US"/>
              </w:rPr>
              <w:t>E</w:t>
            </w:r>
            <w:r w:rsidRPr="00154942">
              <w:rPr>
                <w:b/>
                <w:bCs/>
                <w:sz w:val="22"/>
                <w:szCs w:val="22"/>
              </w:rPr>
              <w:t xml:space="preserve"> Производство и распределение электроэнергии, газа и воды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667,9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677,8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726,7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765,3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805,9</w:t>
            </w:r>
          </w:p>
        </w:tc>
      </w:tr>
      <w:tr w:rsidR="008D6B27" w:rsidRPr="00154942" w:rsidTr="009D2EA1">
        <w:trPr>
          <w:trHeight w:val="32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Cs/>
                <w:i/>
              </w:rPr>
            </w:pPr>
            <w:r w:rsidRPr="00154942">
              <w:rPr>
                <w:bCs/>
                <w:i/>
                <w:sz w:val="22"/>
                <w:szCs w:val="22"/>
              </w:rPr>
              <w:t>индекс промышленного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85,0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97,4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100,0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 </w:t>
            </w:r>
            <w:r w:rsidRPr="00154942">
              <w:rPr>
                <w:bCs/>
                <w:i/>
                <w:sz w:val="22"/>
                <w:szCs w:val="22"/>
              </w:rPr>
              <w:t>индекс цен производителей(индекс-дефлятор)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105,3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972AB5">
            <w:pPr>
              <w:ind w:left="-93"/>
              <w:jc w:val="center"/>
              <w:rPr>
                <w:b/>
              </w:rPr>
            </w:pPr>
            <w:r w:rsidRPr="00154942">
              <w:rPr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Агропромышленный комплекс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/>
                <w:iCs/>
              </w:rPr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/>
                <w:iCs/>
              </w:rPr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/>
                <w:iCs/>
              </w:rPr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/>
                <w:iCs/>
              </w:rPr>
            </w:pP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Продукция сельского хозяйства во всех категориях хозяйств - всего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рублей в ценах соотв. лет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1,88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1,99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2,19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2,28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 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в % к предыдущему году в сопост.ценах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80,65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98,89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 в том числе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 продукция сельскохозяйственных предприятий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рублей в ценах соотв. лет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1,88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1,99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2,19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2,28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 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в % к предыдущему году в сопост. ценах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80,65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98,89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 продукция крестьянских (фермерских) хозяйств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рублей в ценах соотв.  лет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 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в % к предыдущему году в сопост. ценах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  продукция в  хозяйствах  населения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рублей в ценах соотв.  лет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 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в % к предыдущему году в сопост. ценах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 в том числе: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      растениеводства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рублей в ценах соотв. лет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 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в % к предыдущему году в сопост. ценах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      животноводства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рублей в ценах соотв.  лет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 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left="-63" w:right="-108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в % к предыдущему году в сопост.ценах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119"/>
            </w:pPr>
            <w:r w:rsidRPr="00154942">
              <w:rPr>
                <w:sz w:val="22"/>
                <w:szCs w:val="22"/>
              </w:rPr>
              <w:t>Произведено продукции сельского хозяйства в натуральном выражении в сельхозпредприятиях: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8D6B27">
            <w:pPr>
              <w:ind w:left="-119" w:firstLineChars="100" w:firstLine="31680"/>
            </w:pPr>
            <w:r w:rsidRPr="00154942">
              <w:rPr>
                <w:sz w:val="22"/>
                <w:szCs w:val="22"/>
              </w:rPr>
              <w:t>мяса всех видов скота (реализация на убой в живом весе)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тонн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12,6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8D6B27">
            <w:pPr>
              <w:ind w:left="-119" w:firstLineChars="100" w:firstLine="31680"/>
            </w:pPr>
            <w:r w:rsidRPr="00154942">
              <w:rPr>
                <w:sz w:val="22"/>
                <w:szCs w:val="22"/>
              </w:rPr>
              <w:t>молока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тонн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62,4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62,4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62,4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8D6B27">
            <w:pPr>
              <w:ind w:left="-119" w:firstLineChars="100" w:firstLine="31680"/>
            </w:pPr>
            <w:r w:rsidRPr="00154942">
              <w:rPr>
                <w:sz w:val="22"/>
                <w:szCs w:val="22"/>
              </w:rPr>
              <w:t>яйца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штук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0,072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0,072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0,072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0,072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0,072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8D6B27">
            <w:pPr>
              <w:ind w:left="-119" w:firstLineChars="100" w:firstLine="31680"/>
            </w:pPr>
            <w:r w:rsidRPr="00154942">
              <w:rPr>
                <w:sz w:val="22"/>
                <w:szCs w:val="22"/>
              </w:rPr>
              <w:t>шерсти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цн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8D6B27">
            <w:pPr>
              <w:ind w:left="-119" w:firstLineChars="100" w:firstLine="31680"/>
            </w:pPr>
            <w:r w:rsidRPr="00154942">
              <w:rPr>
                <w:sz w:val="22"/>
                <w:szCs w:val="22"/>
              </w:rPr>
              <w:t>зерна (в весе после доработки)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тонн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8D6B27">
            <w:pPr>
              <w:ind w:left="-119" w:firstLineChars="100" w:firstLine="31680"/>
            </w:pPr>
            <w:r w:rsidRPr="00154942">
              <w:rPr>
                <w:sz w:val="22"/>
                <w:szCs w:val="22"/>
              </w:rPr>
              <w:t>картофеля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тонн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8D6B27">
            <w:pPr>
              <w:ind w:left="-119" w:firstLineChars="100" w:firstLine="31680"/>
            </w:pPr>
            <w:r w:rsidRPr="00154942">
              <w:rPr>
                <w:sz w:val="22"/>
                <w:szCs w:val="22"/>
              </w:rPr>
              <w:t>льна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тонн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8D6B27">
            <w:pPr>
              <w:ind w:left="-119" w:firstLineChars="100" w:firstLine="31680"/>
            </w:pPr>
            <w:r w:rsidRPr="00154942">
              <w:rPr>
                <w:sz w:val="22"/>
                <w:szCs w:val="22"/>
              </w:rPr>
              <w:t>овощей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тонн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63,9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  <w:r w:rsidRPr="00154942">
              <w:rPr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Инвестиции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Объем инвестиции в основной капитал (без субъектов малого предпринимательства) – всего, в ценах соотв. лет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399,2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490,4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1045,7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765,4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147,0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Индекс физического объема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111,1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137,2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202,9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69,6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18,3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Индекс-дефлятор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105,1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в том числе: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Собственные средства предприятий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214,1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123,8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ind w:left="-108" w:right="33"/>
              <w:jc w:val="center"/>
            </w:pPr>
            <w:r w:rsidRPr="00154942">
              <w:rPr>
                <w:sz w:val="22"/>
                <w:szCs w:val="22"/>
              </w:rPr>
              <w:t>128,8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133,8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120,0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103,1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263,8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ind w:left="-108" w:right="33"/>
              <w:jc w:val="center"/>
            </w:pPr>
            <w:r w:rsidRPr="00154942">
              <w:rPr>
                <w:sz w:val="22"/>
                <w:szCs w:val="22"/>
              </w:rPr>
              <w:t>457,5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238,6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ind w:left="-108"/>
              <w:jc w:val="center"/>
            </w:pP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38,9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46,1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ind w:left="-108" w:right="33"/>
              <w:jc w:val="center"/>
            </w:pPr>
            <w:r w:rsidRPr="00154942">
              <w:rPr>
                <w:sz w:val="22"/>
                <w:szCs w:val="22"/>
              </w:rPr>
              <w:t>337,3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276,5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ind w:left="-108"/>
              <w:jc w:val="center"/>
            </w:pP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0,07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ind w:left="-108" w:right="33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Кредиты банков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ind w:left="-108" w:right="33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Прочие источники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1,1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ind w:left="-108" w:right="33"/>
              <w:jc w:val="center"/>
            </w:pPr>
            <w:r w:rsidRPr="00154942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0,5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Заемные средства других организаций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ind w:left="-108" w:right="33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ind w:left="-108"/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lang w:val="en-US"/>
              </w:rPr>
            </w:pPr>
            <w:r w:rsidRPr="00154942">
              <w:rPr>
                <w:b/>
                <w:bCs/>
                <w:lang w:val="en-US"/>
              </w:rPr>
              <w:t>IV</w:t>
            </w: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  <w:rPr>
                <w:b/>
                <w:bCs/>
              </w:rPr>
            </w:pPr>
            <w:r w:rsidRPr="00154942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Объем работ, выполненных по виду деятельности "Строительство" (Раздел F)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342,1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817,4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525,0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16,0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Индекс объема работ, выполненных по виду деятельности "Строительство" (Раздел F)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54398,4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238,9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64,2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3,0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 кв. м в общей площади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13,7</w:t>
            </w:r>
          </w:p>
        </w:tc>
      </w:tr>
      <w:tr w:rsidR="008D6B27" w:rsidRPr="00154942" w:rsidTr="009D2EA1">
        <w:trPr>
          <w:trHeight w:val="33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noWrap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Удельный вес жилых домов, построенных населением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53,6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62,4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  <w:r w:rsidRPr="00154942">
              <w:rPr>
                <w:b/>
                <w:lang w:val="en-US"/>
              </w:rPr>
              <w:t>V</w:t>
            </w:r>
          </w:p>
        </w:tc>
        <w:tc>
          <w:tcPr>
            <w:tcW w:w="5756" w:type="dxa"/>
          </w:tcPr>
          <w:p w:rsidR="008D6B27" w:rsidRPr="00154942" w:rsidRDefault="008D6B27" w:rsidP="009D2EA1">
            <w:pPr>
              <w:rPr>
                <w:b/>
              </w:rPr>
            </w:pPr>
            <w:r w:rsidRPr="00154942">
              <w:rPr>
                <w:b/>
              </w:rPr>
              <w:t>Охрана окружающей среды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</w:tr>
      <w:tr w:rsidR="008D6B27" w:rsidRPr="00154942" w:rsidTr="009D2EA1">
        <w:trPr>
          <w:trHeight w:val="976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Инвестиции в основной капитал, направленные на охрану окружающей среды и рациональное использование природных ресурсов  (за счет всех источников финансирования)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9,64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3,98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2,21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из них за счет 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- средств федерального бюджета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- средств областного бюджета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- средств местного бюджета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- собственных средств  предприятий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8,04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2,18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12,5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2,21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- иных привлеченных средств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Сброс загрязненных сточных вод в поверхностные водные объекты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млн.куб.м.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13,23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13,29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13,31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13,00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13,00</w:t>
            </w:r>
          </w:p>
        </w:tc>
      </w:tr>
      <w:tr w:rsidR="008D6B27" w:rsidRPr="00154942" w:rsidTr="009D2EA1">
        <w:trPr>
          <w:trHeight w:val="51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Объем водопотребления (использования свежей воды)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млн.куб.м.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5,22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5,22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5,30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5,30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5,30</w:t>
            </w:r>
          </w:p>
        </w:tc>
      </w:tr>
      <w:tr w:rsidR="008D6B27" w:rsidRPr="00154942" w:rsidTr="009D2EA1">
        <w:trPr>
          <w:trHeight w:val="569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Объем оборотного и повторно-последовательного использования воды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млн.куб.м.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2,06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2,03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2,02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2,02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2,02</w:t>
            </w:r>
          </w:p>
        </w:tc>
      </w:tr>
      <w:tr w:rsidR="008D6B27" w:rsidRPr="00154942" w:rsidTr="009D2EA1">
        <w:trPr>
          <w:trHeight w:val="521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Выбросы загрязняющих веществ в атмосферный воздух, отходящих от стационарных источников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тыс.тонн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0,904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0,900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0,900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0,900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0,900</w:t>
            </w:r>
          </w:p>
        </w:tc>
      </w:tr>
      <w:tr w:rsidR="008D6B27" w:rsidRPr="00154942" w:rsidTr="009D2EA1">
        <w:trPr>
          <w:trHeight w:val="365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  <w:r w:rsidRPr="00154942">
              <w:rPr>
                <w:b/>
                <w:bCs/>
                <w:lang w:val="en-US"/>
              </w:rPr>
              <w:t>VI</w:t>
            </w:r>
          </w:p>
        </w:tc>
        <w:tc>
          <w:tcPr>
            <w:tcW w:w="5756" w:type="dxa"/>
          </w:tcPr>
          <w:p w:rsidR="008D6B27" w:rsidRPr="00154942" w:rsidRDefault="008D6B27" w:rsidP="009D2EA1">
            <w:pPr>
              <w:rPr>
                <w:b/>
              </w:rPr>
            </w:pPr>
            <w:r w:rsidRPr="00154942">
              <w:rPr>
                <w:b/>
              </w:rPr>
              <w:t>Труд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</w:tr>
      <w:tr w:rsidR="008D6B27" w:rsidRPr="00154942" w:rsidTr="009D2EA1">
        <w:trPr>
          <w:trHeight w:val="331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Среднегодовая численность постоянного населения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60,96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60,68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60,38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60,13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59,94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</w:p>
        </w:tc>
        <w:tc>
          <w:tcPr>
            <w:tcW w:w="1604" w:type="dxa"/>
          </w:tcPr>
          <w:p w:rsidR="008D6B27" w:rsidRPr="00154942" w:rsidRDefault="008D6B27" w:rsidP="009D2EA1">
            <w:pPr>
              <w:ind w:right="-123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99,7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городского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60,96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60,68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60,38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60,13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59,94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</w:p>
        </w:tc>
        <w:tc>
          <w:tcPr>
            <w:tcW w:w="1604" w:type="dxa"/>
          </w:tcPr>
          <w:p w:rsidR="008D6B27" w:rsidRPr="00154942" w:rsidRDefault="008D6B27" w:rsidP="009D2EA1">
            <w:pPr>
              <w:ind w:right="-123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99,7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Дети в возрасте 0-17 лет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9,919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9,770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9,623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9,479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9,337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 xml:space="preserve">                                         в том числе численность детей, имеющих единственного родителя, опекуна, попечителя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0,80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0,79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0,78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0,77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0,76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Трудовые ресурсы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39,70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39,50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39,30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39,20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39,20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в том числе: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949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 xml:space="preserve">трудоспособное население в трудоспособном возрасте (трудоспособное население за исключением неработающих инвалидов 1 и 2 групп и лиц, получающих пенсию на льготных условиях) 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34,40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34,30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34,20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34,10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34,10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работающие лица старших возрастов и подростки до 16 лет</w:t>
            </w:r>
          </w:p>
          <w:p w:rsidR="008D6B27" w:rsidRPr="00154942" w:rsidRDefault="008D6B27" w:rsidP="009D2EA1">
            <w:pPr>
              <w:ind w:left="-108"/>
            </w:pPr>
          </w:p>
        </w:tc>
        <w:tc>
          <w:tcPr>
            <w:tcW w:w="1604" w:type="dxa"/>
          </w:tcPr>
          <w:p w:rsidR="008D6B27" w:rsidRPr="00154942" w:rsidRDefault="008D6B27" w:rsidP="009D2EA1">
            <w:pPr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5,30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5,20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5,10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5,10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5,10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Занято в экономике – всего: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27,70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27,60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27,50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27,40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27,30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в том числе по форме собственности: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18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государственная и муниципальная формы собственности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</w:tr>
      <w:tr w:rsidR="008D6B27" w:rsidRPr="00154942" w:rsidTr="009D2EA1">
        <w:trPr>
          <w:trHeight w:val="26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частная форма собственности – всего: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19,90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19,80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19,70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19,60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19,50</w:t>
            </w:r>
          </w:p>
        </w:tc>
      </w:tr>
      <w:tr w:rsidR="008D6B27" w:rsidRPr="00154942" w:rsidTr="009D2EA1">
        <w:trPr>
          <w:trHeight w:val="30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в том числе: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на частных предприятиях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12,10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12,00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11,90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11,80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11,70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 xml:space="preserve"> индивидуальным трудом и по найму  у отдельных граждан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7,80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Учащиеся в трудоспособном возрасте, обучающиеся с отрывом от производства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3,00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3,00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3,00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3,00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3,00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Лица в трудоспособном возрасте не занятые трудовой деятельностью и учебой  (включая военнослужащих) 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right="-123"/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ind w:right="-123"/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9,00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8,90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8,80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8,80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8,90</w:t>
            </w: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Фонд заработной платы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Среднесписочная численность работников для расчета фонда заработной платы - всего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ind w:right="-123"/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19,90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19,80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19,70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19,60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19,50</w:t>
            </w:r>
          </w:p>
        </w:tc>
      </w:tr>
      <w:tr w:rsidR="008D6B27" w:rsidRPr="00154942" w:rsidTr="009D2EA1">
        <w:trPr>
          <w:trHeight w:val="192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 xml:space="preserve">      из них: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3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в государственных и муниципальных учреждениях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тыс.чел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7,0</w:t>
            </w:r>
          </w:p>
        </w:tc>
      </w:tr>
      <w:tr w:rsidR="008D6B27" w:rsidRPr="00154942" w:rsidTr="009D2EA1">
        <w:trPr>
          <w:trHeight w:val="34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Среднемесячная заработная плата – всего: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21096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22178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23360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24653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26515</w:t>
            </w:r>
          </w:p>
        </w:tc>
      </w:tr>
      <w:tr w:rsidR="008D6B27" w:rsidRPr="00154942" w:rsidTr="009D2EA1">
        <w:trPr>
          <w:trHeight w:val="359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темп роста к предыдущему году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109,7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107,5</w:t>
            </w:r>
          </w:p>
        </w:tc>
      </w:tr>
      <w:tr w:rsidR="008D6B27" w:rsidRPr="00154942" w:rsidTr="009D2EA1">
        <w:trPr>
          <w:trHeight w:val="352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Среднемесячная заработная плата занятых в государственных и муниципальных учреждениях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20679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21508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22583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23735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24945</w:t>
            </w:r>
          </w:p>
        </w:tc>
      </w:tr>
      <w:tr w:rsidR="008D6B27" w:rsidRPr="00154942" w:rsidTr="009D2EA1">
        <w:trPr>
          <w:trHeight w:val="222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темп роста к предыдущему году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111,0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105,1</w:t>
            </w:r>
          </w:p>
        </w:tc>
      </w:tr>
      <w:tr w:rsidR="008D6B27" w:rsidRPr="00154942" w:rsidTr="009D2EA1">
        <w:trPr>
          <w:trHeight w:val="35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Фонд заработной платы – всего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5037,8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5269,5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5522,4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5798,5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6204,4</w:t>
            </w:r>
          </w:p>
        </w:tc>
      </w:tr>
      <w:tr w:rsidR="008D6B27" w:rsidRPr="00154942" w:rsidTr="009D2EA1">
        <w:trPr>
          <w:trHeight w:val="278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темп роста к предыдущему году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109,1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107,0</w:t>
            </w:r>
          </w:p>
        </w:tc>
      </w:tr>
      <w:tr w:rsidR="008D6B27" w:rsidRPr="00154942" w:rsidTr="009D2EA1">
        <w:trPr>
          <w:trHeight w:val="266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из него: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26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Фонд заработной платы по государственным и муниципальным учреждениям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1737,0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1806,7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1897,0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1993,7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2095,4</w:t>
            </w:r>
          </w:p>
        </w:tc>
      </w:tr>
      <w:tr w:rsidR="008D6B27" w:rsidRPr="00154942" w:rsidTr="009D2EA1">
        <w:trPr>
          <w:trHeight w:val="333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108"/>
            </w:pPr>
            <w:r w:rsidRPr="00154942">
              <w:rPr>
                <w:sz w:val="22"/>
                <w:szCs w:val="22"/>
              </w:rPr>
              <w:t>темп роста к предыдущему году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111,0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104,0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105,1</w:t>
            </w:r>
          </w:p>
        </w:tc>
      </w:tr>
      <w:tr w:rsidR="008D6B27" w:rsidRPr="00154942" w:rsidTr="009D2EA1">
        <w:trPr>
          <w:trHeight w:val="394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bCs/>
                <w:lang w:val="en-US"/>
              </w:rPr>
            </w:pPr>
            <w:r w:rsidRPr="00154942">
              <w:rPr>
                <w:b/>
                <w:lang w:val="en-US"/>
              </w:rPr>
              <w:t>VII</w:t>
            </w: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  <w:bCs/>
              </w:rPr>
            </w:pPr>
            <w:r w:rsidRPr="0015494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58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Стоимость предоставляемых населению  жилищно-коммунальных услуг, рассчитанная  по экономически обоснованным тарифам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 рублей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553,3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593,1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626,3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662,6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701,0</w:t>
            </w:r>
          </w:p>
        </w:tc>
      </w:tr>
      <w:tr w:rsidR="008D6B27" w:rsidRPr="00154942" w:rsidTr="009D2EA1">
        <w:trPr>
          <w:trHeight w:val="42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t>Установленный уровень платежей населения за жилое помещение и коммунальные услуги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100</w:t>
            </w:r>
          </w:p>
        </w:tc>
      </w:tr>
      <w:tr w:rsidR="008D6B27" w:rsidRPr="00154942" w:rsidTr="009D2EA1">
        <w:trPr>
          <w:trHeight w:val="352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Уровень собираемости платежей граждан за ЖКУ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93,2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96</w:t>
            </w:r>
          </w:p>
        </w:tc>
      </w:tr>
      <w:tr w:rsidR="008D6B27" w:rsidRPr="00154942" w:rsidTr="009D2EA1">
        <w:trPr>
          <w:trHeight w:val="348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Фактический уровень платежей населения за жилое помещение  и коммунальные услуги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%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93,2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96</w:t>
            </w:r>
          </w:p>
        </w:tc>
      </w:tr>
      <w:tr w:rsidR="008D6B27" w:rsidRPr="00154942" w:rsidTr="009D2EA1">
        <w:trPr>
          <w:trHeight w:val="424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Общая площадь жилищного фонда </w:t>
            </w:r>
          </w:p>
          <w:p w:rsidR="008D6B27" w:rsidRPr="00154942" w:rsidRDefault="008D6B27" w:rsidP="009D2EA1">
            <w:r w:rsidRPr="00154942">
              <w:rPr>
                <w:sz w:val="22"/>
                <w:szCs w:val="22"/>
              </w:rPr>
              <w:t>(на конец года)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 кв.м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</w:rPr>
              <w:t>1440,4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</w:rPr>
              <w:t>1458,7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</w:rPr>
              <w:t>1480,7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</w:rPr>
              <w:t>1480,7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</w:rPr>
              <w:t>1480,7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t>в т.ч. муниципального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 кв.м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208,3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211,8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215,3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215,3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215,3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t>Наличие товариществ собственников жилья (на конец года)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  <w:u w:val="single"/>
              </w:rPr>
            </w:pPr>
            <w:r w:rsidRPr="00154942">
              <w:rPr>
                <w:sz w:val="18"/>
                <w:szCs w:val="18"/>
                <w:u w:val="single"/>
              </w:rPr>
              <w:t>кол-во</w:t>
            </w: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  <w:u w:val="single"/>
              </w:rPr>
            </w:pPr>
            <w:r w:rsidRPr="00154942">
              <w:rPr>
                <w:sz w:val="18"/>
                <w:szCs w:val="18"/>
                <w:u w:val="single"/>
              </w:rPr>
              <w:t>тыс.кв.м.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u w:val="single"/>
              </w:rPr>
            </w:pPr>
            <w:r w:rsidRPr="00154942">
              <w:rPr>
                <w:sz w:val="22"/>
                <w:szCs w:val="22"/>
                <w:u w:val="single"/>
              </w:rPr>
              <w:t>2</w:t>
            </w: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u w:val="single"/>
              </w:rPr>
            </w:pPr>
            <w:r w:rsidRPr="00154942">
              <w:rPr>
                <w:sz w:val="22"/>
                <w:szCs w:val="22"/>
                <w:u w:val="single"/>
              </w:rPr>
              <w:t>8</w:t>
            </w: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46,00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u w:val="single"/>
              </w:rPr>
            </w:pPr>
            <w:r w:rsidRPr="00154942">
              <w:rPr>
                <w:sz w:val="22"/>
                <w:szCs w:val="22"/>
                <w:u w:val="single"/>
              </w:rPr>
              <w:t>12</w:t>
            </w: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66,40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u w:val="single"/>
              </w:rPr>
            </w:pPr>
            <w:r w:rsidRPr="00154942">
              <w:rPr>
                <w:sz w:val="22"/>
                <w:szCs w:val="22"/>
                <w:u w:val="single"/>
              </w:rPr>
              <w:t>12</w:t>
            </w: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66,40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u w:val="single"/>
              </w:rPr>
            </w:pPr>
            <w:r w:rsidRPr="00154942">
              <w:rPr>
                <w:sz w:val="22"/>
                <w:szCs w:val="22"/>
                <w:u w:val="single"/>
              </w:rPr>
              <w:t>12</w:t>
            </w: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66,40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t>Площадь ветхого и аварийного жилфонда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 кв.м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49,2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43,7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40,2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36,7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t>в т.ч.  из общей площади муниципального</w:t>
            </w:r>
          </w:p>
          <w:p w:rsidR="008D6B27" w:rsidRPr="00154942" w:rsidRDefault="008D6B27" w:rsidP="009D2EA1">
            <w:pPr>
              <w:ind w:left="-93"/>
            </w:pPr>
            <w:r w:rsidRPr="00154942">
              <w:t>жилфонда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 кв.м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22,6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17,9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19,5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t>Выбытие жилищного фонда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тыс.кв.м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-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3,5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t>в т.ч. муниципального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тыс.кв.м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-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2,0</w:t>
            </w:r>
          </w:p>
        </w:tc>
      </w:tr>
      <w:tr w:rsidR="008D6B27" w:rsidRPr="00154942" w:rsidTr="009D2EA1">
        <w:trPr>
          <w:trHeight w:val="33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  <w:r w:rsidRPr="00154942">
              <w:rPr>
                <w:b/>
                <w:lang w:val="en-US"/>
              </w:rPr>
              <w:t>VIII</w:t>
            </w:r>
          </w:p>
        </w:tc>
        <w:tc>
          <w:tcPr>
            <w:tcW w:w="5756" w:type="dxa"/>
          </w:tcPr>
          <w:p w:rsidR="008D6B27" w:rsidRPr="00154942" w:rsidRDefault="008D6B27" w:rsidP="009D2EA1">
            <w:pPr>
              <w:rPr>
                <w:b/>
              </w:rPr>
            </w:pPr>
            <w:r w:rsidRPr="00154942">
              <w:rPr>
                <w:b/>
              </w:rPr>
              <w:t>Развитие социальной сферы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</w:tr>
      <w:tr w:rsidR="008D6B27" w:rsidRPr="00154942" w:rsidTr="009D2EA1">
        <w:trPr>
          <w:trHeight w:val="33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rPr>
                <w:b/>
              </w:rPr>
            </w:pPr>
            <w:r w:rsidRPr="00154942">
              <w:rPr>
                <w:b/>
              </w:rPr>
              <w:t>Образование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2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Число дошкольных образовательных учреждений -всего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 / мест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25/2997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25/3017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25/3077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25/3137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25/3137</w:t>
            </w:r>
          </w:p>
        </w:tc>
      </w:tr>
      <w:tr w:rsidR="008D6B27" w:rsidRPr="00154942" w:rsidTr="009D2EA1">
        <w:trPr>
          <w:trHeight w:val="262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   в том числе: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4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число дошкольных групп, организованных при общеобразовательных школа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 / мест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2/28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2/28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2/28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2/28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2/28</w:t>
            </w:r>
          </w:p>
        </w:tc>
      </w:tr>
      <w:tr w:rsidR="008D6B27" w:rsidRPr="00154942" w:rsidTr="009D2EA1">
        <w:trPr>
          <w:trHeight w:val="33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Численность детей дошкольного возраста  ( 1-6 )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детей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3496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3506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3511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3514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3514</w:t>
            </w:r>
          </w:p>
        </w:tc>
      </w:tr>
      <w:tr w:rsidR="008D6B27" w:rsidRPr="00154942" w:rsidTr="009D2EA1">
        <w:trPr>
          <w:trHeight w:val="34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Численность детей в  дошкольных  образовательных учреждениях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человек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2924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2934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2939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2942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2942</w:t>
            </w:r>
          </w:p>
        </w:tc>
      </w:tr>
      <w:tr w:rsidR="008D6B27" w:rsidRPr="00154942" w:rsidTr="009D2EA1">
        <w:trPr>
          <w:trHeight w:val="34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Численность детей в дошкольных группах, организованных при    общеобразовательных школах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человек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28</w:t>
            </w:r>
          </w:p>
        </w:tc>
      </w:tr>
      <w:tr w:rsidR="008D6B27" w:rsidRPr="00154942" w:rsidTr="009D2EA1">
        <w:trPr>
          <w:trHeight w:val="34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Обеспеченность дошкольными образовательными учреждениями с учетом дошкольных групп, организованных при общеобразовательных школах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мест на 100 детей дошкольного возраста                     (1-6 лет)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85,7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86,1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87,6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89,3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89,3</w:t>
            </w:r>
          </w:p>
        </w:tc>
      </w:tr>
      <w:tr w:rsidR="008D6B27" w:rsidRPr="00154942" w:rsidTr="009D2EA1">
        <w:trPr>
          <w:trHeight w:val="34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Число общеобразовательных школ, всего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 / мест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14/7678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14/7678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14/7678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14/7678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14/7678</w:t>
            </w:r>
          </w:p>
        </w:tc>
      </w:tr>
      <w:tr w:rsidR="008D6B27" w:rsidRPr="00154942" w:rsidTr="009D2EA1">
        <w:trPr>
          <w:trHeight w:val="34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Численность учащихся в дневных общеобразовательных школах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человек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5684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5722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5639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5639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5639</w:t>
            </w:r>
          </w:p>
        </w:tc>
      </w:tr>
      <w:tr w:rsidR="008D6B27" w:rsidRPr="00154942" w:rsidTr="009D2EA1">
        <w:trPr>
          <w:trHeight w:val="343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Численность учащихся  дневных общеобразовательных школ, занимающихся в первую смену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человек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5234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5234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5220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5220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5220</w:t>
            </w:r>
          </w:p>
        </w:tc>
      </w:tr>
      <w:tr w:rsidR="008D6B27" w:rsidRPr="00154942" w:rsidTr="009D2EA1">
        <w:trPr>
          <w:trHeight w:val="34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rPr>
                <w:iCs/>
              </w:rPr>
            </w:pPr>
            <w:r w:rsidRPr="00154942">
              <w:rPr>
                <w:iCs/>
                <w:sz w:val="22"/>
                <w:szCs w:val="22"/>
              </w:rPr>
              <w:t>Ввод в действие объектов социальной сферы: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87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- дошкольных образовательных учреждений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 / мест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0/20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0/20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0/60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0/60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-</w:t>
            </w:r>
          </w:p>
        </w:tc>
      </w:tr>
      <w:tr w:rsidR="008D6B27" w:rsidRPr="00154942" w:rsidTr="009D2EA1">
        <w:trPr>
          <w:trHeight w:val="364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right"/>
              <w:rPr>
                <w:b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Здравоохранение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68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right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Число больничных коек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коек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542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512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512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512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512</w:t>
            </w:r>
          </w:p>
        </w:tc>
      </w:tr>
      <w:tr w:rsidR="008D6B27" w:rsidRPr="00154942" w:rsidTr="009D2EA1">
        <w:trPr>
          <w:trHeight w:val="508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right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       в том числе,</w:t>
            </w:r>
          </w:p>
          <w:p w:rsidR="008D6B27" w:rsidRPr="00154942" w:rsidRDefault="008D6B27" w:rsidP="009D2EA1">
            <w:r w:rsidRPr="00154942">
              <w:rPr>
                <w:sz w:val="22"/>
                <w:szCs w:val="22"/>
              </w:rPr>
              <w:t>коек стационаров дневного пребывания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коек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78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78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78</w:t>
            </w:r>
          </w:p>
        </w:tc>
      </w:tr>
      <w:tr w:rsidR="008D6B27" w:rsidRPr="00154942" w:rsidTr="009D2EA1">
        <w:trPr>
          <w:trHeight w:val="345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right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Число пролеченных больных в стационарах дневного пребывания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человек</w:t>
            </w:r>
            <w:r w:rsidRPr="00154942">
              <w:rPr>
                <w:sz w:val="18"/>
                <w:szCs w:val="18"/>
              </w:rPr>
              <w:br/>
              <w:t>в год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1885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2145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2140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2140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2140</w:t>
            </w:r>
          </w:p>
        </w:tc>
      </w:tr>
      <w:tr w:rsidR="008D6B27" w:rsidRPr="00154942" w:rsidTr="009D2EA1">
        <w:trPr>
          <w:trHeight w:val="368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right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Обеспеченность больничными койками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коек  на 10 тыс. жителей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89,1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84,6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85,3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85,6</w:t>
            </w:r>
          </w:p>
        </w:tc>
      </w:tr>
      <w:tr w:rsidR="008D6B27" w:rsidRPr="00154942" w:rsidTr="009D2EA1">
        <w:trPr>
          <w:trHeight w:val="366"/>
        </w:trPr>
        <w:tc>
          <w:tcPr>
            <w:tcW w:w="735" w:type="dxa"/>
            <w:vMerge w:val="restart"/>
            <w:vAlign w:val="center"/>
          </w:tcPr>
          <w:p w:rsidR="008D6B27" w:rsidRPr="00154942" w:rsidRDefault="008D6B27" w:rsidP="006F7992">
            <w:pPr>
              <w:ind w:left="-93"/>
              <w:jc w:val="right"/>
            </w:pPr>
          </w:p>
        </w:tc>
        <w:tc>
          <w:tcPr>
            <w:tcW w:w="5756" w:type="dxa"/>
            <w:vMerge w:val="restart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Число амбулаторно-поликлинических учреждений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5/1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5/1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5/1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5/1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5/1</w:t>
            </w:r>
          </w:p>
        </w:tc>
      </w:tr>
      <w:tr w:rsidR="008D6B27" w:rsidRPr="00154942" w:rsidTr="009D2EA1">
        <w:trPr>
          <w:trHeight w:val="307"/>
        </w:trPr>
        <w:tc>
          <w:tcPr>
            <w:tcW w:w="735" w:type="dxa"/>
            <w:vMerge/>
            <w:vAlign w:val="center"/>
          </w:tcPr>
          <w:p w:rsidR="008D6B27" w:rsidRPr="00154942" w:rsidRDefault="008D6B27" w:rsidP="006F7992">
            <w:pPr>
              <w:ind w:left="-93"/>
              <w:jc w:val="right"/>
            </w:pPr>
          </w:p>
        </w:tc>
        <w:tc>
          <w:tcPr>
            <w:tcW w:w="5756" w:type="dxa"/>
            <w:vMerge/>
          </w:tcPr>
          <w:p w:rsidR="008D6B27" w:rsidRPr="00154942" w:rsidRDefault="008D6B27" w:rsidP="009D2EA1">
            <w:pPr>
              <w:ind w:left="-93"/>
            </w:pP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посещений в смену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1169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1182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1199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1199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1199</w:t>
            </w:r>
          </w:p>
        </w:tc>
      </w:tr>
      <w:tr w:rsidR="008D6B27" w:rsidRPr="00154942" w:rsidTr="009D2EA1">
        <w:trPr>
          <w:trHeight w:val="368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right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Обеспеченность  амбулаторно-поликлиническими учреждениями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коек  на 10 тыс. жителей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192,3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195,4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199,2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199,8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200,5</w:t>
            </w:r>
          </w:p>
        </w:tc>
      </w:tr>
      <w:tr w:rsidR="008D6B27" w:rsidRPr="00154942" w:rsidTr="009D2EA1">
        <w:trPr>
          <w:trHeight w:val="368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right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Число офисов врачей общей практики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</w:tr>
      <w:tr w:rsidR="008D6B27" w:rsidRPr="00154942" w:rsidTr="009D2EA1">
        <w:trPr>
          <w:trHeight w:val="239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 w:right="-108"/>
            </w:pPr>
            <w:r w:rsidRPr="00154942">
              <w:rPr>
                <w:sz w:val="22"/>
                <w:szCs w:val="22"/>
              </w:rPr>
              <w:t>Численность врачей, всего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человек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184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184</w:t>
            </w:r>
          </w:p>
        </w:tc>
      </w:tr>
      <w:tr w:rsidR="008D6B27" w:rsidRPr="00154942" w:rsidTr="009D2EA1">
        <w:trPr>
          <w:trHeight w:val="219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jc w:val="center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 xml:space="preserve">        в том числе: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-семейных врачей (врачей общей практики)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человек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</w:t>
            </w:r>
          </w:p>
        </w:tc>
      </w:tr>
      <w:tr w:rsidR="008D6B27" w:rsidRPr="00154942" w:rsidTr="009D2EA1">
        <w:trPr>
          <w:trHeight w:val="37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Обеспеченность врачами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врачей  на 10 тыс. жителей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30,1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30,4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30,6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30,7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30,8</w:t>
            </w:r>
          </w:p>
        </w:tc>
      </w:tr>
      <w:tr w:rsidR="008D6B27" w:rsidRPr="00154942" w:rsidTr="009D2EA1">
        <w:trPr>
          <w:trHeight w:val="42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Численность среднего медицинского персонала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человек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551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544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548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548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548</w:t>
            </w:r>
          </w:p>
        </w:tc>
      </w:tr>
      <w:tr w:rsidR="008D6B27" w:rsidRPr="00154942" w:rsidTr="009D2EA1">
        <w:trPr>
          <w:trHeight w:val="42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Обеспеченность средним медицинским персоналом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человек  на 10 тыс. жителей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90,6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89,9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91,0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91,3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91,6</w:t>
            </w:r>
          </w:p>
        </w:tc>
      </w:tr>
      <w:tr w:rsidR="008D6B27" w:rsidRPr="00154942" w:rsidTr="009D2EA1">
        <w:trPr>
          <w:trHeight w:val="278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b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Культура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257"/>
        </w:trPr>
        <w:tc>
          <w:tcPr>
            <w:tcW w:w="735" w:type="dxa"/>
            <w:vMerge w:val="restart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vMerge w:val="restart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Число учреждений культурно -досугового типа</w:t>
            </w:r>
          </w:p>
          <w:p w:rsidR="008D6B27" w:rsidRPr="00154942" w:rsidRDefault="008D6B27" w:rsidP="009D2EA1">
            <w:pPr>
              <w:ind w:left="-93"/>
            </w:pP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</w:t>
            </w:r>
          </w:p>
        </w:tc>
      </w:tr>
      <w:tr w:rsidR="008D6B27" w:rsidRPr="00154942" w:rsidTr="009D2EA1">
        <w:trPr>
          <w:trHeight w:val="326"/>
        </w:trPr>
        <w:tc>
          <w:tcPr>
            <w:tcW w:w="735" w:type="dxa"/>
            <w:vMerge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vMerge/>
          </w:tcPr>
          <w:p w:rsidR="008D6B27" w:rsidRPr="00154942" w:rsidRDefault="008D6B27" w:rsidP="009D2EA1">
            <w:pPr>
              <w:ind w:left="-93"/>
            </w:pP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мест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1444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1444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1444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1444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1444</w:t>
            </w:r>
          </w:p>
        </w:tc>
      </w:tr>
      <w:tr w:rsidR="008D6B27" w:rsidRPr="00154942" w:rsidTr="009D2EA1">
        <w:trPr>
          <w:trHeight w:val="255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Обеспеченность учреждениями культурно -досугового типа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учреждений</w:t>
            </w: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на 100 тыс.населения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6,0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6,0</w:t>
            </w:r>
          </w:p>
        </w:tc>
      </w:tr>
      <w:tr w:rsidR="008D6B27" w:rsidRPr="00154942" w:rsidTr="009D2EA1">
        <w:trPr>
          <w:trHeight w:val="313"/>
        </w:trPr>
        <w:tc>
          <w:tcPr>
            <w:tcW w:w="735" w:type="dxa"/>
            <w:vMerge w:val="restart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vMerge w:val="restart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Число публичных библиотек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</w:t>
            </w:r>
          </w:p>
        </w:tc>
      </w:tr>
      <w:tr w:rsidR="008D6B27" w:rsidRPr="00154942" w:rsidTr="009D2EA1">
        <w:trPr>
          <w:trHeight w:val="376"/>
        </w:trPr>
        <w:tc>
          <w:tcPr>
            <w:tcW w:w="735" w:type="dxa"/>
            <w:vMerge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  <w:vMerge/>
          </w:tcPr>
          <w:p w:rsidR="008D6B27" w:rsidRPr="00154942" w:rsidRDefault="008D6B27" w:rsidP="009D2EA1">
            <w:pPr>
              <w:ind w:left="-93"/>
            </w:pP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тыс.томов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214,7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214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209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204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199</w:t>
            </w:r>
          </w:p>
        </w:tc>
      </w:tr>
      <w:tr w:rsidR="008D6B27" w:rsidRPr="00154942" w:rsidTr="009D2EA1">
        <w:trPr>
          <w:trHeight w:val="42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pPr>
              <w:ind w:left="-93"/>
            </w:pPr>
            <w:r w:rsidRPr="00154942">
              <w:rPr>
                <w:sz w:val="22"/>
                <w:szCs w:val="22"/>
              </w:rPr>
              <w:t>Обеспеченность общедоступными библиотеками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учреждений</w:t>
            </w: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на 100 тыс.населения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9,9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10,0</w:t>
            </w: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lang w:val="en-US"/>
              </w:rPr>
            </w:pPr>
            <w:r w:rsidRPr="00154942">
              <w:rPr>
                <w:b/>
                <w:sz w:val="22"/>
                <w:szCs w:val="22"/>
                <w:lang w:val="en-US"/>
              </w:rPr>
              <w:t>IX</w:t>
            </w:r>
          </w:p>
        </w:tc>
        <w:tc>
          <w:tcPr>
            <w:tcW w:w="5756" w:type="dxa"/>
          </w:tcPr>
          <w:p w:rsidR="008D6B27" w:rsidRPr="00154942" w:rsidRDefault="008D6B27" w:rsidP="009D2EA1">
            <w:pPr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Финансы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Налогооблагаемая прибыль по «самостоятельным» налогоплательщикам 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733,5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850,9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890,9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932,7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976,6</w:t>
            </w: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Прибыль филиалов юридических лиц, головной офис которых находится за пределами муниципального образования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40,2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42,6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44,6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46,7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48,9</w:t>
            </w: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Стоимость имущества, подлежащая налогообложению, всего по  муниципальному  образованию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ind w:right="112"/>
              <w:jc w:val="center"/>
            </w:pPr>
          </w:p>
          <w:p w:rsidR="008D6B27" w:rsidRPr="00154942" w:rsidRDefault="008D6B27" w:rsidP="009D2EA1">
            <w:pPr>
              <w:ind w:right="112"/>
              <w:jc w:val="center"/>
            </w:pPr>
            <w:r w:rsidRPr="00154942">
              <w:rPr>
                <w:sz w:val="22"/>
                <w:szCs w:val="22"/>
              </w:rPr>
              <w:t>2292,2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ind w:right="112"/>
              <w:jc w:val="center"/>
            </w:pPr>
          </w:p>
          <w:p w:rsidR="008D6B27" w:rsidRPr="00154942" w:rsidRDefault="008D6B27" w:rsidP="009D2EA1">
            <w:pPr>
              <w:ind w:right="112"/>
              <w:jc w:val="center"/>
            </w:pPr>
            <w:r w:rsidRPr="00154942">
              <w:rPr>
                <w:sz w:val="22"/>
                <w:szCs w:val="22"/>
              </w:rPr>
              <w:t>2434,3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ind w:right="112"/>
              <w:jc w:val="center"/>
            </w:pPr>
          </w:p>
          <w:p w:rsidR="008D6B27" w:rsidRPr="00154942" w:rsidRDefault="008D6B27" w:rsidP="009D2EA1">
            <w:pPr>
              <w:ind w:right="112"/>
              <w:jc w:val="center"/>
            </w:pPr>
            <w:r w:rsidRPr="00154942">
              <w:rPr>
                <w:sz w:val="22"/>
                <w:szCs w:val="22"/>
              </w:rPr>
              <w:t>2570,6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ind w:right="112"/>
              <w:jc w:val="center"/>
            </w:pPr>
          </w:p>
          <w:p w:rsidR="008D6B27" w:rsidRPr="00154942" w:rsidRDefault="008D6B27" w:rsidP="009D2EA1">
            <w:pPr>
              <w:ind w:right="112"/>
              <w:jc w:val="center"/>
            </w:pPr>
            <w:r w:rsidRPr="00154942">
              <w:rPr>
                <w:sz w:val="22"/>
                <w:szCs w:val="22"/>
              </w:rPr>
              <w:t>2714,6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2866,6</w:t>
            </w:r>
          </w:p>
        </w:tc>
      </w:tr>
      <w:tr w:rsidR="008D6B27" w:rsidRPr="00154942" w:rsidTr="009D2EA1">
        <w:trPr>
          <w:trHeight w:val="288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Сумма налога на имущество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млн. 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50,4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53,6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56,6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59,7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63,1</w:t>
            </w: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  <w:vAlign w:val="center"/>
          </w:tcPr>
          <w:p w:rsidR="008D6B27" w:rsidRPr="00972AB5" w:rsidRDefault="008D6B27" w:rsidP="006F7992">
            <w:pPr>
              <w:ind w:left="-9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756" w:type="dxa"/>
          </w:tcPr>
          <w:p w:rsidR="008D6B27" w:rsidRPr="00154942" w:rsidRDefault="008D6B27" w:rsidP="009D2EA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Малое предпринимательство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  <w:lang w:val="en-US"/>
              </w:rPr>
            </w:pPr>
          </w:p>
        </w:tc>
        <w:tc>
          <w:tcPr>
            <w:tcW w:w="5756" w:type="dxa"/>
          </w:tcPr>
          <w:p w:rsidR="008D6B27" w:rsidRPr="00972AB5" w:rsidRDefault="008D6B27" w:rsidP="009D2EA1">
            <w:r>
              <w:rPr>
                <w:sz w:val="22"/>
                <w:szCs w:val="22"/>
              </w:rPr>
              <w:t>Численность индивидуальных предпринимателей без образования юридического лица, всего</w:t>
            </w:r>
          </w:p>
        </w:tc>
        <w:tc>
          <w:tcPr>
            <w:tcW w:w="1604" w:type="dxa"/>
          </w:tcPr>
          <w:p w:rsidR="008D6B27" w:rsidRPr="00972AB5" w:rsidRDefault="008D6B27" w:rsidP="009D2EA1">
            <w:pPr>
              <w:jc w:val="center"/>
              <w:rPr>
                <w:sz w:val="18"/>
                <w:szCs w:val="18"/>
              </w:rPr>
            </w:pPr>
            <w:r w:rsidRPr="00972AB5">
              <w:rPr>
                <w:sz w:val="18"/>
                <w:szCs w:val="18"/>
              </w:rPr>
              <w:t>единиц</w:t>
            </w:r>
          </w:p>
        </w:tc>
        <w:tc>
          <w:tcPr>
            <w:tcW w:w="1280" w:type="dxa"/>
          </w:tcPr>
          <w:p w:rsidR="008D6B27" w:rsidRPr="00972AB5" w:rsidRDefault="008D6B27" w:rsidP="009D2EA1">
            <w:pPr>
              <w:jc w:val="center"/>
            </w:pPr>
            <w:r w:rsidRPr="00972AB5">
              <w:rPr>
                <w:sz w:val="22"/>
                <w:szCs w:val="22"/>
              </w:rPr>
              <w:t>1118</w:t>
            </w:r>
          </w:p>
        </w:tc>
        <w:tc>
          <w:tcPr>
            <w:tcW w:w="1272" w:type="dxa"/>
          </w:tcPr>
          <w:p w:rsidR="008D6B27" w:rsidRPr="00972AB5" w:rsidRDefault="008D6B27" w:rsidP="009D2EA1">
            <w:pPr>
              <w:jc w:val="center"/>
            </w:pPr>
            <w:r w:rsidRPr="00972AB5">
              <w:rPr>
                <w:sz w:val="22"/>
                <w:szCs w:val="22"/>
              </w:rPr>
              <w:t>1175</w:t>
            </w:r>
          </w:p>
        </w:tc>
        <w:tc>
          <w:tcPr>
            <w:tcW w:w="1275" w:type="dxa"/>
          </w:tcPr>
          <w:p w:rsidR="008D6B27" w:rsidRPr="00972AB5" w:rsidRDefault="008D6B27" w:rsidP="009D2EA1">
            <w:pPr>
              <w:jc w:val="center"/>
            </w:pPr>
            <w:r w:rsidRPr="00972AB5">
              <w:rPr>
                <w:sz w:val="22"/>
                <w:szCs w:val="22"/>
              </w:rPr>
              <w:t>1185</w:t>
            </w:r>
          </w:p>
        </w:tc>
        <w:tc>
          <w:tcPr>
            <w:tcW w:w="1276" w:type="dxa"/>
          </w:tcPr>
          <w:p w:rsidR="008D6B27" w:rsidRPr="00972AB5" w:rsidRDefault="008D6B27" w:rsidP="009D2EA1">
            <w:pPr>
              <w:jc w:val="center"/>
            </w:pPr>
            <w:r w:rsidRPr="00972AB5">
              <w:rPr>
                <w:sz w:val="22"/>
                <w:szCs w:val="22"/>
              </w:rPr>
              <w:t>1195</w:t>
            </w:r>
          </w:p>
        </w:tc>
        <w:tc>
          <w:tcPr>
            <w:tcW w:w="1134" w:type="dxa"/>
          </w:tcPr>
          <w:p w:rsidR="008D6B27" w:rsidRPr="00972AB5" w:rsidRDefault="008D6B27" w:rsidP="009D2EA1">
            <w:pPr>
              <w:jc w:val="center"/>
            </w:pPr>
            <w:r w:rsidRPr="00972AB5">
              <w:rPr>
                <w:sz w:val="22"/>
                <w:szCs w:val="22"/>
              </w:rPr>
              <w:t>1205</w:t>
            </w: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  <w:r w:rsidRPr="00154942">
              <w:rPr>
                <w:b/>
                <w:sz w:val="22"/>
                <w:szCs w:val="22"/>
                <w:lang w:val="en-US"/>
              </w:rPr>
              <w:t>X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5756" w:type="dxa"/>
          </w:tcPr>
          <w:p w:rsidR="008D6B27" w:rsidRPr="00154942" w:rsidRDefault="008D6B27" w:rsidP="009D2EA1">
            <w:pPr>
              <w:rPr>
                <w:b/>
              </w:rPr>
            </w:pPr>
            <w:r w:rsidRPr="00154942">
              <w:rPr>
                <w:b/>
                <w:sz w:val="22"/>
                <w:szCs w:val="22"/>
              </w:rPr>
              <w:t>Единый налог, взимаемый в связи с применением упрощенной системы налогообложения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  <w:rPr>
                <w:b/>
              </w:rPr>
            </w:pP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  <w:r w:rsidRPr="00154942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Плательщики, объектом налогообложения которых является  </w:t>
            </w:r>
            <w:r w:rsidRPr="00154942">
              <w:rPr>
                <w:b/>
                <w:sz w:val="22"/>
                <w:szCs w:val="22"/>
              </w:rPr>
              <w:t>ДОХОД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количество плательщиков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403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403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403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403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403</w:t>
            </w:r>
          </w:p>
        </w:tc>
      </w:tr>
      <w:tr w:rsidR="008D6B27" w:rsidRPr="00154942" w:rsidTr="009D2EA1">
        <w:trPr>
          <w:trHeight w:val="356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сумма дохода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752897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797320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834795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874030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915110</w:t>
            </w: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  <w:vAlign w:val="center"/>
          </w:tcPr>
          <w:p w:rsidR="008D6B27" w:rsidRPr="00154942" w:rsidRDefault="008D6B27" w:rsidP="006F7992">
            <w:pPr>
              <w:ind w:left="-93"/>
              <w:jc w:val="center"/>
              <w:rPr>
                <w:b/>
              </w:rPr>
            </w:pPr>
            <w:r w:rsidRPr="00154942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 xml:space="preserve">Плательщики, объектом налогообложения которых является  </w:t>
            </w:r>
            <w:r w:rsidRPr="00154942">
              <w:rPr>
                <w:b/>
                <w:sz w:val="22"/>
                <w:szCs w:val="22"/>
              </w:rPr>
              <w:t>ДОХОД</w:t>
            </w:r>
            <w:r w:rsidRPr="00154942">
              <w:rPr>
                <w:sz w:val="22"/>
                <w:szCs w:val="22"/>
              </w:rPr>
              <w:t xml:space="preserve">,  уменьшенный на величину </w:t>
            </w:r>
            <w:r w:rsidRPr="00154942">
              <w:rPr>
                <w:b/>
                <w:sz w:val="22"/>
                <w:szCs w:val="22"/>
              </w:rPr>
              <w:t>РАСХОДОВ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количество плательщиков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единиц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244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244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244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244</w:t>
            </w:r>
          </w:p>
        </w:tc>
      </w:tr>
      <w:tr w:rsidR="008D6B27" w:rsidRPr="00154942" w:rsidTr="009D2EA1">
        <w:trPr>
          <w:trHeight w:val="450"/>
        </w:trPr>
        <w:tc>
          <w:tcPr>
            <w:tcW w:w="735" w:type="dxa"/>
          </w:tcPr>
          <w:p w:rsidR="008D6B27" w:rsidRPr="00154942" w:rsidRDefault="008D6B27" w:rsidP="006F7992">
            <w:pPr>
              <w:ind w:left="-93"/>
              <w:rPr>
                <w:lang w:val="en-US"/>
              </w:rPr>
            </w:pPr>
          </w:p>
        </w:tc>
        <w:tc>
          <w:tcPr>
            <w:tcW w:w="5756" w:type="dxa"/>
          </w:tcPr>
          <w:p w:rsidR="008D6B27" w:rsidRPr="00154942" w:rsidRDefault="008D6B27" w:rsidP="009D2EA1">
            <w:r w:rsidRPr="00154942">
              <w:rPr>
                <w:sz w:val="22"/>
                <w:szCs w:val="22"/>
              </w:rPr>
              <w:t>сумма дохода</w:t>
            </w:r>
          </w:p>
        </w:tc>
        <w:tc>
          <w:tcPr>
            <w:tcW w:w="1604" w:type="dxa"/>
          </w:tcPr>
          <w:p w:rsidR="008D6B27" w:rsidRPr="00154942" w:rsidRDefault="008D6B27" w:rsidP="009D2EA1">
            <w:pPr>
              <w:jc w:val="center"/>
              <w:rPr>
                <w:sz w:val="18"/>
                <w:szCs w:val="18"/>
              </w:rPr>
            </w:pPr>
            <w:r w:rsidRPr="00154942">
              <w:rPr>
                <w:sz w:val="18"/>
                <w:szCs w:val="18"/>
              </w:rPr>
              <w:t>тыс.руб.</w:t>
            </w:r>
          </w:p>
        </w:tc>
        <w:tc>
          <w:tcPr>
            <w:tcW w:w="1280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91190</w:t>
            </w:r>
          </w:p>
        </w:tc>
        <w:tc>
          <w:tcPr>
            <w:tcW w:w="1272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96570</w:t>
            </w:r>
          </w:p>
        </w:tc>
        <w:tc>
          <w:tcPr>
            <w:tcW w:w="1275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101110</w:t>
            </w:r>
          </w:p>
        </w:tc>
        <w:tc>
          <w:tcPr>
            <w:tcW w:w="1276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105865</w:t>
            </w:r>
          </w:p>
        </w:tc>
        <w:tc>
          <w:tcPr>
            <w:tcW w:w="1134" w:type="dxa"/>
          </w:tcPr>
          <w:p w:rsidR="008D6B27" w:rsidRPr="00154942" w:rsidRDefault="008D6B27" w:rsidP="009D2EA1">
            <w:pPr>
              <w:jc w:val="center"/>
            </w:pPr>
            <w:r w:rsidRPr="00154942">
              <w:rPr>
                <w:sz w:val="22"/>
                <w:szCs w:val="22"/>
              </w:rPr>
              <w:t>110845</w:t>
            </w:r>
          </w:p>
        </w:tc>
      </w:tr>
    </w:tbl>
    <w:p w:rsidR="008D6B27" w:rsidRDefault="008D6B27" w:rsidP="00154942">
      <w:pPr>
        <w:tabs>
          <w:tab w:val="left" w:pos="900"/>
          <w:tab w:val="left" w:pos="1620"/>
        </w:tabs>
        <w:spacing w:line="360" w:lineRule="auto"/>
        <w:jc w:val="both"/>
        <w:rPr>
          <w:sz w:val="28"/>
          <w:szCs w:val="28"/>
        </w:rPr>
      </w:pPr>
      <w:r>
        <w:br w:type="textWrapping" w:clear="all"/>
      </w:r>
    </w:p>
    <w:p w:rsidR="008D6B27" w:rsidRDefault="008D6B27" w:rsidP="00154942">
      <w:pPr>
        <w:tabs>
          <w:tab w:val="left" w:pos="900"/>
          <w:tab w:val="left" w:pos="1620"/>
        </w:tabs>
        <w:spacing w:line="360" w:lineRule="auto"/>
        <w:jc w:val="both"/>
        <w:rPr>
          <w:sz w:val="28"/>
          <w:szCs w:val="28"/>
        </w:rPr>
      </w:pPr>
    </w:p>
    <w:p w:rsidR="008D6B27" w:rsidRPr="00972AB5" w:rsidRDefault="008D6B27" w:rsidP="00154942">
      <w:pPr>
        <w:tabs>
          <w:tab w:val="left" w:pos="900"/>
          <w:tab w:val="left" w:pos="1620"/>
        </w:tabs>
        <w:spacing w:line="360" w:lineRule="auto"/>
        <w:jc w:val="both"/>
      </w:pPr>
      <w:r w:rsidRPr="00154942">
        <w:rPr>
          <w:sz w:val="18"/>
          <w:szCs w:val="18"/>
        </w:rPr>
        <w:t xml:space="preserve"> </w:t>
      </w:r>
    </w:p>
    <w:sectPr w:rsidR="008D6B27" w:rsidRPr="00972AB5" w:rsidSect="0010768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B2ED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8D6F3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EA25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B842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17C69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2EF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4A2C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8065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3362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007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687"/>
    <w:rsid w:val="0003605A"/>
    <w:rsid w:val="00037079"/>
    <w:rsid w:val="000441EA"/>
    <w:rsid w:val="00053FE4"/>
    <w:rsid w:val="000607A2"/>
    <w:rsid w:val="00064543"/>
    <w:rsid w:val="000651EA"/>
    <w:rsid w:val="00070276"/>
    <w:rsid w:val="000B4988"/>
    <w:rsid w:val="00104EAC"/>
    <w:rsid w:val="00107687"/>
    <w:rsid w:val="00121D78"/>
    <w:rsid w:val="0013634A"/>
    <w:rsid w:val="00154942"/>
    <w:rsid w:val="00156DF1"/>
    <w:rsid w:val="001652CA"/>
    <w:rsid w:val="001D663F"/>
    <w:rsid w:val="001F123D"/>
    <w:rsid w:val="001F4CD9"/>
    <w:rsid w:val="00234C8D"/>
    <w:rsid w:val="002F31F4"/>
    <w:rsid w:val="003115A1"/>
    <w:rsid w:val="003273D3"/>
    <w:rsid w:val="00334A50"/>
    <w:rsid w:val="0034528E"/>
    <w:rsid w:val="00364B54"/>
    <w:rsid w:val="003E1787"/>
    <w:rsid w:val="003E57C4"/>
    <w:rsid w:val="003E7A2D"/>
    <w:rsid w:val="00410B71"/>
    <w:rsid w:val="00415048"/>
    <w:rsid w:val="0041794F"/>
    <w:rsid w:val="00424C64"/>
    <w:rsid w:val="00425AB0"/>
    <w:rsid w:val="004358D7"/>
    <w:rsid w:val="00454DE5"/>
    <w:rsid w:val="00455EA4"/>
    <w:rsid w:val="00465044"/>
    <w:rsid w:val="00480474"/>
    <w:rsid w:val="004C0B29"/>
    <w:rsid w:val="004E18E8"/>
    <w:rsid w:val="004E60FD"/>
    <w:rsid w:val="004F2590"/>
    <w:rsid w:val="005006CB"/>
    <w:rsid w:val="00515503"/>
    <w:rsid w:val="00533529"/>
    <w:rsid w:val="00554D9F"/>
    <w:rsid w:val="005729FC"/>
    <w:rsid w:val="005A6410"/>
    <w:rsid w:val="005C3249"/>
    <w:rsid w:val="005E195B"/>
    <w:rsid w:val="005E7557"/>
    <w:rsid w:val="005F47D9"/>
    <w:rsid w:val="005F5D0C"/>
    <w:rsid w:val="005F665B"/>
    <w:rsid w:val="00617E11"/>
    <w:rsid w:val="006768AE"/>
    <w:rsid w:val="006E2CD8"/>
    <w:rsid w:val="006F6DA2"/>
    <w:rsid w:val="006F7992"/>
    <w:rsid w:val="00705E87"/>
    <w:rsid w:val="00725E13"/>
    <w:rsid w:val="00727B33"/>
    <w:rsid w:val="00747646"/>
    <w:rsid w:val="00747F03"/>
    <w:rsid w:val="00761DBD"/>
    <w:rsid w:val="00771123"/>
    <w:rsid w:val="00787C03"/>
    <w:rsid w:val="007D12ED"/>
    <w:rsid w:val="008016EA"/>
    <w:rsid w:val="00893364"/>
    <w:rsid w:val="008951C3"/>
    <w:rsid w:val="008C4412"/>
    <w:rsid w:val="008D6B27"/>
    <w:rsid w:val="008E0095"/>
    <w:rsid w:val="008E7F5D"/>
    <w:rsid w:val="009126CD"/>
    <w:rsid w:val="00932086"/>
    <w:rsid w:val="00957275"/>
    <w:rsid w:val="00964A6A"/>
    <w:rsid w:val="00972AB5"/>
    <w:rsid w:val="009B6AA6"/>
    <w:rsid w:val="009D2EA1"/>
    <w:rsid w:val="00A359F0"/>
    <w:rsid w:val="00A5539D"/>
    <w:rsid w:val="00A575BF"/>
    <w:rsid w:val="00A71C09"/>
    <w:rsid w:val="00A8498E"/>
    <w:rsid w:val="00AD1E4F"/>
    <w:rsid w:val="00AD22B3"/>
    <w:rsid w:val="00AE0AA3"/>
    <w:rsid w:val="00B01BAB"/>
    <w:rsid w:val="00B363D9"/>
    <w:rsid w:val="00B40930"/>
    <w:rsid w:val="00B65584"/>
    <w:rsid w:val="00B77266"/>
    <w:rsid w:val="00B83EB8"/>
    <w:rsid w:val="00BA3C35"/>
    <w:rsid w:val="00BC2025"/>
    <w:rsid w:val="00BE4A82"/>
    <w:rsid w:val="00BE7490"/>
    <w:rsid w:val="00C01F5A"/>
    <w:rsid w:val="00C131ED"/>
    <w:rsid w:val="00C30236"/>
    <w:rsid w:val="00C6471B"/>
    <w:rsid w:val="00C83383"/>
    <w:rsid w:val="00CC4527"/>
    <w:rsid w:val="00CE0DB7"/>
    <w:rsid w:val="00D07ABC"/>
    <w:rsid w:val="00D100F3"/>
    <w:rsid w:val="00D32470"/>
    <w:rsid w:val="00D52857"/>
    <w:rsid w:val="00D57F39"/>
    <w:rsid w:val="00D66770"/>
    <w:rsid w:val="00D80490"/>
    <w:rsid w:val="00D92D6B"/>
    <w:rsid w:val="00DA5071"/>
    <w:rsid w:val="00DD3F8B"/>
    <w:rsid w:val="00DE2422"/>
    <w:rsid w:val="00DF00EF"/>
    <w:rsid w:val="00DF4035"/>
    <w:rsid w:val="00E13240"/>
    <w:rsid w:val="00E20307"/>
    <w:rsid w:val="00E4718F"/>
    <w:rsid w:val="00E5182C"/>
    <w:rsid w:val="00E53242"/>
    <w:rsid w:val="00E56367"/>
    <w:rsid w:val="00E90160"/>
    <w:rsid w:val="00EC0146"/>
    <w:rsid w:val="00EC4382"/>
    <w:rsid w:val="00EC6120"/>
    <w:rsid w:val="00ED15DF"/>
    <w:rsid w:val="00EF0EA5"/>
    <w:rsid w:val="00F22EE5"/>
    <w:rsid w:val="00F2616A"/>
    <w:rsid w:val="00F61636"/>
    <w:rsid w:val="00F6530C"/>
    <w:rsid w:val="00F658D4"/>
    <w:rsid w:val="00F65D57"/>
    <w:rsid w:val="00F81FDD"/>
    <w:rsid w:val="00F83F51"/>
    <w:rsid w:val="00F8531D"/>
    <w:rsid w:val="00F97674"/>
    <w:rsid w:val="00FB4EAE"/>
    <w:rsid w:val="00FC0530"/>
    <w:rsid w:val="00FD3659"/>
    <w:rsid w:val="00FD4376"/>
    <w:rsid w:val="00FE4707"/>
    <w:rsid w:val="00FE7348"/>
    <w:rsid w:val="00FF0988"/>
    <w:rsid w:val="00FF5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68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324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4F0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64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</TotalTime>
  <Pages>11</Pages>
  <Words>2658</Words>
  <Characters>15151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xp</cp:lastModifiedBy>
  <cp:revision>10</cp:revision>
  <cp:lastPrinted>2014-10-31T13:29:00Z</cp:lastPrinted>
  <dcterms:created xsi:type="dcterms:W3CDTF">2014-10-27T14:33:00Z</dcterms:created>
  <dcterms:modified xsi:type="dcterms:W3CDTF">2014-10-31T13:32:00Z</dcterms:modified>
</cp:coreProperties>
</file>